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5E518" w14:textId="2C0528D6" w:rsidR="00BA00AB" w:rsidRDefault="001C297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RYSUM</w:t>
      </w:r>
      <w:r>
        <w:rPr>
          <w:rFonts w:ascii="Times New Roman" w:hAnsi="Times New Roman" w:cs="Times New Roman"/>
          <w:sz w:val="24"/>
          <w:szCs w:val="24"/>
        </w:rPr>
        <w:t xml:space="preserve">        (d.1408)</w:t>
      </w:r>
    </w:p>
    <w:p w14:paraId="5CFC712F" w14:textId="59494D9F" w:rsidR="001C2974" w:rsidRDefault="001C297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</w:t>
      </w:r>
    </w:p>
    <w:p w14:paraId="6C33B07D" w14:textId="1606A28D" w:rsidR="001C2974" w:rsidRDefault="001C297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96A782" w14:textId="09A4E71E" w:rsidR="001C2974" w:rsidRDefault="001C297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4328EA" w14:textId="2CB4B291" w:rsidR="001C2974" w:rsidRDefault="001C297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Oct.1408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p.143)</w:t>
      </w:r>
    </w:p>
    <w:p w14:paraId="2B33379F" w14:textId="66E9AB85" w:rsidR="001C2974" w:rsidRDefault="001C297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660893" w14:textId="3E63C186" w:rsidR="001C2974" w:rsidRDefault="001C297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040E85" w14:textId="30AED167" w:rsidR="001C2974" w:rsidRPr="001C2974" w:rsidRDefault="001C297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December 2021</w:t>
      </w:r>
    </w:p>
    <w:sectPr w:rsidR="001C2974" w:rsidRPr="001C29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C0E55" w14:textId="77777777" w:rsidR="001C2974" w:rsidRDefault="001C2974" w:rsidP="009139A6">
      <w:r>
        <w:separator/>
      </w:r>
    </w:p>
  </w:endnote>
  <w:endnote w:type="continuationSeparator" w:id="0">
    <w:p w14:paraId="0D2A854E" w14:textId="77777777" w:rsidR="001C2974" w:rsidRDefault="001C29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D22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95C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99C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2A3B6" w14:textId="77777777" w:rsidR="001C2974" w:rsidRDefault="001C2974" w:rsidP="009139A6">
      <w:r>
        <w:separator/>
      </w:r>
    </w:p>
  </w:footnote>
  <w:footnote w:type="continuationSeparator" w:id="0">
    <w:p w14:paraId="6F155EEE" w14:textId="77777777" w:rsidR="001C2974" w:rsidRDefault="001C29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C3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14F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F1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974"/>
    <w:rsid w:val="000666E0"/>
    <w:rsid w:val="001C297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E1D8D"/>
  <w15:chartTrackingRefBased/>
  <w15:docId w15:val="{12CD160B-032E-4409-B500-67025C469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2021-12-07T17:21:00Z</dcterms:created>
  <dcterms:modified xsi:type="dcterms:W3CDTF">2021-12-07T17:24:00Z</dcterms:modified>
</cp:coreProperties>
</file>